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EC4B8" w14:textId="77777777" w:rsidR="0086014F" w:rsidRDefault="0086014F" w:rsidP="008601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Ralph BYRNARD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500D9358" w14:textId="77777777" w:rsidR="0086014F" w:rsidRDefault="0086014F" w:rsidP="0086014F">
      <w:pPr>
        <w:pStyle w:val="NoSpacing"/>
        <w:rPr>
          <w:rFonts w:cs="Times New Roman"/>
          <w:szCs w:val="24"/>
        </w:rPr>
      </w:pPr>
    </w:p>
    <w:p w14:paraId="33DA8244" w14:textId="77777777" w:rsidR="0086014F" w:rsidRDefault="0086014F" w:rsidP="0086014F">
      <w:pPr>
        <w:pStyle w:val="NoSpacing"/>
        <w:rPr>
          <w:rFonts w:cs="Times New Roman"/>
          <w:szCs w:val="24"/>
        </w:rPr>
      </w:pPr>
    </w:p>
    <w:p w14:paraId="60C448BD" w14:textId="77777777" w:rsidR="0086014F" w:rsidRDefault="0086014F" w:rsidP="008601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Oct.1478</w:t>
      </w:r>
      <w:r>
        <w:rPr>
          <w:rFonts w:cs="Times New Roman"/>
          <w:szCs w:val="24"/>
        </w:rPr>
        <w:tab/>
        <w:t>He made complaints of trespass and debt against Emma Carter(q.v.)</w:t>
      </w:r>
    </w:p>
    <w:p w14:paraId="652752EC" w14:textId="77777777" w:rsidR="0086014F" w:rsidRDefault="0086014F" w:rsidP="008601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at York Sheriffs’ Court.</w:t>
      </w:r>
    </w:p>
    <w:p w14:paraId="30A526E4" w14:textId="77777777" w:rsidR="0086014F" w:rsidRDefault="0086014F" w:rsidP="008601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(“Sheriffs’ Court Books of the City of York 1471-1500” by </w:t>
      </w:r>
      <w:proofErr w:type="spellStart"/>
      <w:r>
        <w:rPr>
          <w:rFonts w:cs="Times New Roman"/>
          <w:szCs w:val="24"/>
        </w:rPr>
        <w:t>P.</w:t>
      </w:r>
      <w:proofErr w:type="gramStart"/>
      <w:r>
        <w:rPr>
          <w:rFonts w:cs="Times New Roman"/>
          <w:szCs w:val="24"/>
        </w:rPr>
        <w:t>M.Stell</w:t>
      </w:r>
      <w:proofErr w:type="spellEnd"/>
      <w:proofErr w:type="gramEnd"/>
      <w:r>
        <w:rPr>
          <w:rFonts w:cs="Times New Roman"/>
          <w:szCs w:val="24"/>
        </w:rPr>
        <w:t>)</w:t>
      </w:r>
    </w:p>
    <w:p w14:paraId="4AD1B5AB" w14:textId="77777777" w:rsidR="0086014F" w:rsidRDefault="0086014F" w:rsidP="0086014F">
      <w:pPr>
        <w:pStyle w:val="NoSpacing"/>
        <w:rPr>
          <w:rFonts w:cs="Times New Roman"/>
          <w:szCs w:val="24"/>
        </w:rPr>
      </w:pPr>
    </w:p>
    <w:p w14:paraId="6A334DD7" w14:textId="77777777" w:rsidR="0086014F" w:rsidRDefault="0086014F" w:rsidP="0086014F">
      <w:pPr>
        <w:pStyle w:val="NoSpacing"/>
        <w:rPr>
          <w:rFonts w:cs="Times New Roman"/>
          <w:szCs w:val="24"/>
        </w:rPr>
      </w:pPr>
    </w:p>
    <w:p w14:paraId="4D3E2073" w14:textId="77777777" w:rsidR="0086014F" w:rsidRDefault="0086014F" w:rsidP="008601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2025</w:t>
      </w:r>
    </w:p>
    <w:p w14:paraId="3B433C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D48F" w14:textId="77777777" w:rsidR="0086014F" w:rsidRDefault="0086014F" w:rsidP="009139A6">
      <w:r>
        <w:separator/>
      </w:r>
    </w:p>
  </w:endnote>
  <w:endnote w:type="continuationSeparator" w:id="0">
    <w:p w14:paraId="5C59A8E1" w14:textId="77777777" w:rsidR="0086014F" w:rsidRDefault="008601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EFE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4D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DE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E221" w14:textId="77777777" w:rsidR="0086014F" w:rsidRDefault="0086014F" w:rsidP="009139A6">
      <w:r>
        <w:separator/>
      </w:r>
    </w:p>
  </w:footnote>
  <w:footnote w:type="continuationSeparator" w:id="0">
    <w:p w14:paraId="54ABB1CA" w14:textId="77777777" w:rsidR="0086014F" w:rsidRDefault="008601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E66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A0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0B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14F"/>
    <w:rsid w:val="00044A86"/>
    <w:rsid w:val="000666E0"/>
    <w:rsid w:val="002510B7"/>
    <w:rsid w:val="00270799"/>
    <w:rsid w:val="005C130B"/>
    <w:rsid w:val="00826F5C"/>
    <w:rsid w:val="0086014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AB791"/>
  <w15:chartTrackingRefBased/>
  <w15:docId w15:val="{6954C944-0844-4BEB-B32D-5E30BBF59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2025-01-31T17:34:00Z</dcterms:created>
  <dcterms:modified xsi:type="dcterms:W3CDTF">2025-01-31T17:35:00Z</dcterms:modified>
</cp:coreProperties>
</file>